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411F83CC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247BCC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247BCC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8A8D0EF" w:rsidR="0085747A" w:rsidRPr="00B169DF" w:rsidRDefault="00A15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finanse </w:t>
            </w:r>
            <w:r w:rsidR="0070412C">
              <w:rPr>
                <w:rFonts w:ascii="Corbel" w:hAnsi="Corbel"/>
                <w:b w:val="0"/>
                <w:sz w:val="24"/>
                <w:szCs w:val="24"/>
              </w:rPr>
              <w:t>–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podstawy programowania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2E8B007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9CF"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AA0B7E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Pr="00A159CF">
              <w:rPr>
                <w:rFonts w:ascii="Corbel" w:hAnsi="Corbel"/>
                <w:b w:val="0"/>
                <w:sz w:val="24"/>
                <w:szCs w:val="24"/>
              </w:rPr>
              <w:t>_C-1.4b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FF58FD4" w:rsidR="00A159CF" w:rsidRPr="00B169DF" w:rsidRDefault="00165286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6541FDB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 6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A806D29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316F61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3CA076AB" w:rsidR="00015B8F" w:rsidRPr="00B169DF" w:rsidRDefault="00934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56DC1D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46E204BF" w:rsidR="00E960BB" w:rsidRDefault="007041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9C32D4F" w:rsidR="0085747A" w:rsidRPr="00B169DF" w:rsidRDefault="00ED6A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statystyki opisowej (poziom szkoły średniej) oraz podstawowych obiektów matematycznych tj. ciąg, wektor i operacji arytmetycznych na tych obiektach.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5E15" w:rsidRPr="009C54AE" w14:paraId="1A3CDB7C" w14:textId="77777777" w:rsidTr="003E0769">
        <w:tc>
          <w:tcPr>
            <w:tcW w:w="851" w:type="dxa"/>
            <w:vAlign w:val="center"/>
          </w:tcPr>
          <w:p w14:paraId="627233F9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0C7C6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>Zapoznanie studentów z wybranymi możliwościami środowisk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zakresie przetwarzania i analizy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E65E15" w:rsidRPr="009C54AE" w14:paraId="02770473" w14:textId="77777777" w:rsidTr="003E0769">
        <w:tc>
          <w:tcPr>
            <w:tcW w:w="851" w:type="dxa"/>
            <w:vAlign w:val="center"/>
          </w:tcPr>
          <w:p w14:paraId="2BBCF4BF" w14:textId="77777777" w:rsidR="00E65E15" w:rsidRPr="009C54AE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060EEB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E65E15" w:rsidRPr="009C54AE" w14:paraId="5853E893" w14:textId="77777777" w:rsidTr="003E0769">
        <w:tc>
          <w:tcPr>
            <w:tcW w:w="851" w:type="dxa"/>
            <w:vAlign w:val="center"/>
          </w:tcPr>
          <w:p w14:paraId="2AF2504C" w14:textId="77777777" w:rsidR="00E65E15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FF4702" w14:textId="77777777" w:rsidR="00E65E15" w:rsidRPr="00D712E6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E65E15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5E15" w:rsidRPr="00B169DF" w14:paraId="082C9B6C" w14:textId="77777777" w:rsidTr="003E0769">
        <w:tc>
          <w:tcPr>
            <w:tcW w:w="1681" w:type="dxa"/>
          </w:tcPr>
          <w:p w14:paraId="7C8CB61B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D3332B4" w14:textId="38360E85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zna podstawowe możliwości środowiska R w zakresie gromadzenia, przetwarzania i analizy danych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02CF7D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E65E15" w:rsidRPr="00B169DF" w14:paraId="03E987C6" w14:textId="77777777" w:rsidTr="003E0769">
        <w:tc>
          <w:tcPr>
            <w:tcW w:w="1681" w:type="dxa"/>
          </w:tcPr>
          <w:p w14:paraId="32532739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1476E5" w14:textId="0A8555B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potrafi  zastosować język R oraz środowisko  r studio do tworzenia różnorodnych analiz w zakresie podstawowych statystyk oraz prezentacji graficznej wyników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220A1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E65E15" w:rsidRPr="00B169DF" w14:paraId="1B87DA2E" w14:textId="77777777" w:rsidTr="003E0769">
        <w:tc>
          <w:tcPr>
            <w:tcW w:w="1681" w:type="dxa"/>
          </w:tcPr>
          <w:p w14:paraId="310A56A0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4AA0B98" w14:textId="7777777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3A8BAD6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4E840C7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65E15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5E15" w:rsidRPr="00B169DF" w14:paraId="2196309C" w14:textId="77777777" w:rsidTr="00E65E15">
        <w:tc>
          <w:tcPr>
            <w:tcW w:w="9520" w:type="dxa"/>
          </w:tcPr>
          <w:p w14:paraId="15457438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R i R Studio</w:t>
            </w:r>
          </w:p>
          <w:p w14:paraId="24884710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Instalacja i ładowanie pakietów</w:t>
            </w:r>
          </w:p>
          <w:p w14:paraId="1B1AE591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Wczytywanie danych</w:t>
            </w:r>
            <w:r w:rsidRPr="003C314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komendami oraz z użyciem kreatora</w:t>
            </w:r>
          </w:p>
          <w:p w14:paraId="71E59A5A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Wektory, ramki danych, listy</w:t>
            </w:r>
          </w:p>
          <w:p w14:paraId="105F751F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Wyrażenia arytmetyczne i logiczne</w:t>
            </w:r>
          </w:p>
          <w:p w14:paraId="35BFFE93" w14:textId="1AD7A966" w:rsidR="00E65E15" w:rsidRPr="00B169DF" w:rsidRDefault="00E65E15" w:rsidP="00E65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Praca z pakietem </w:t>
            </w:r>
            <w:r w:rsidRPr="000D264C">
              <w:rPr>
                <w:rFonts w:ascii="Corbel" w:hAnsi="Corbel"/>
                <w:i/>
                <w:sz w:val="24"/>
                <w:szCs w:val="24"/>
              </w:rPr>
              <w:t>dplyr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6A0D8" w14:textId="77777777" w:rsidR="00944C0A" w:rsidRPr="003C0BCF" w:rsidRDefault="00944C0A" w:rsidP="00944C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607620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D93F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5EF81" w14:textId="77777777" w:rsidR="00343236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D50C34" w14:textId="77777777" w:rsidR="00343236" w:rsidRPr="00B169DF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611FF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11FF" w:rsidRPr="00B169DF" w14:paraId="202725C4" w14:textId="77777777" w:rsidTr="003E0769">
        <w:tc>
          <w:tcPr>
            <w:tcW w:w="1962" w:type="dxa"/>
          </w:tcPr>
          <w:p w14:paraId="1439BFAB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067AC895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F6DBE38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2F1C5268" w14:textId="77777777" w:rsidTr="003E0769">
        <w:tc>
          <w:tcPr>
            <w:tcW w:w="1962" w:type="dxa"/>
          </w:tcPr>
          <w:p w14:paraId="18E08541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64D92A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FEC1632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178B6AAD" w14:textId="77777777" w:rsidTr="003E0769">
        <w:tc>
          <w:tcPr>
            <w:tcW w:w="1962" w:type="dxa"/>
          </w:tcPr>
          <w:p w14:paraId="6C923C3E" w14:textId="77777777" w:rsidR="00C611FF" w:rsidRPr="009C54AE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11DF5E8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6FA7F6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69BDE858" w14:textId="77777777" w:rsidR="00600A3C" w:rsidRPr="00373694" w:rsidRDefault="00600A3C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Zaliczenie następuje na podstawie zaliczenia kolokwium na poziomie co najmniej dostatecznym. Ocena końcowa jest ustalana według skali:</w:t>
            </w:r>
          </w:p>
          <w:p w14:paraId="358776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CC65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451385F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7AEC7EFB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5DD067A8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22EC0FE" w:rsidR="0085747A" w:rsidRPr="00343236" w:rsidRDefault="00600A3C" w:rsidP="009C54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4BAC1C53" w:rsidR="0085747A" w:rsidRPr="00B169DF" w:rsidRDefault="00934A5F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69A8239E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BB29D9E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D901641" w:rsidR="00C61DC5" w:rsidRPr="00B169DF" w:rsidRDefault="00C61DC5" w:rsidP="00343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32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43236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389C23BD" w:rsidR="00C61DC5" w:rsidRPr="00B169DF" w:rsidRDefault="00934A5F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132D6DC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640538D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E5E91" w:rsidRPr="00B169DF" w14:paraId="5B9A2EC8" w14:textId="77777777" w:rsidTr="003E0769">
        <w:trPr>
          <w:trHeight w:val="397"/>
        </w:trPr>
        <w:tc>
          <w:tcPr>
            <w:tcW w:w="5000" w:type="pct"/>
          </w:tcPr>
          <w:p w14:paraId="6F611E4B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425C5" w14:textId="77777777" w:rsidR="00EE5E91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Marek Gągolewski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(2016) 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Programowanie w języku R : analiza danych, obliczenia, symulacje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: Wydawnictwo Naukowe PWN SA</w:t>
            </w:r>
          </w:p>
          <w:p w14:paraId="14B9E098" w14:textId="77777777" w:rsidR="00EE5E91" w:rsidRPr="004F6B55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Michael Freeman, Joel Ross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(2020)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Data Science : programowanie, analiza i wizualizacja danych z wykorzystaniem języka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 : Helion </w:t>
            </w:r>
          </w:p>
          <w:p w14:paraId="39E9DB98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E5E91" w:rsidRPr="00B169DF" w14:paraId="10CFE55B" w14:textId="77777777" w:rsidTr="003E0769">
        <w:trPr>
          <w:trHeight w:val="397"/>
        </w:trPr>
        <w:tc>
          <w:tcPr>
            <w:tcW w:w="5000" w:type="pct"/>
          </w:tcPr>
          <w:p w14:paraId="4501A352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E35382" w14:textId="77777777" w:rsidR="00EE5E91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Jared Lander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Język R dla każdego: zaawansowane analizy i grafika statystyczna zaawansowane analizy i grafika statystyczna</w:t>
            </w:r>
          </w:p>
          <w:p w14:paraId="2E079073" w14:textId="77777777" w:rsidR="00EE5E91" w:rsidRPr="004F6B55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F6B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Kevin Clarkson (2024) Język R w jeden dzień. R od podstaw, po zaawansowane techniki</w:t>
            </w:r>
          </w:p>
          <w:p w14:paraId="733D46BE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2DCB" w14:textId="77777777" w:rsidR="00485850" w:rsidRDefault="00485850" w:rsidP="00C16ABF">
      <w:pPr>
        <w:spacing w:after="0" w:line="240" w:lineRule="auto"/>
      </w:pPr>
      <w:r>
        <w:separator/>
      </w:r>
    </w:p>
  </w:endnote>
  <w:endnote w:type="continuationSeparator" w:id="0">
    <w:p w14:paraId="578FB20D" w14:textId="77777777" w:rsidR="00485850" w:rsidRDefault="004858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B02C" w14:textId="77777777" w:rsidR="00485850" w:rsidRDefault="00485850" w:rsidP="00C16ABF">
      <w:pPr>
        <w:spacing w:after="0" w:line="240" w:lineRule="auto"/>
      </w:pPr>
      <w:r>
        <w:separator/>
      </w:r>
    </w:p>
  </w:footnote>
  <w:footnote w:type="continuationSeparator" w:id="0">
    <w:p w14:paraId="27C75F81" w14:textId="77777777" w:rsidR="00485850" w:rsidRDefault="00485850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9DB"/>
    <w:multiLevelType w:val="hybridMultilevel"/>
    <w:tmpl w:val="DD5A7030"/>
    <w:lvl w:ilvl="0" w:tplc="561C0C1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038EC"/>
    <w:multiLevelType w:val="hybridMultilevel"/>
    <w:tmpl w:val="C700068C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511087">
    <w:abstractNumId w:val="1"/>
  </w:num>
  <w:num w:numId="2" w16cid:durableId="717974040">
    <w:abstractNumId w:val="2"/>
  </w:num>
  <w:num w:numId="3" w16cid:durableId="653683234">
    <w:abstractNumId w:val="0"/>
  </w:num>
  <w:num w:numId="4" w16cid:durableId="12010430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86"/>
    <w:rsid w:val="00166A03"/>
    <w:rsid w:val="001718A7"/>
    <w:rsid w:val="001737CF"/>
    <w:rsid w:val="00176083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0C5"/>
    <w:rsid w:val="0022477D"/>
    <w:rsid w:val="002278A9"/>
    <w:rsid w:val="002336F9"/>
    <w:rsid w:val="0024028F"/>
    <w:rsid w:val="00244ABC"/>
    <w:rsid w:val="00247BCC"/>
    <w:rsid w:val="00281FF2"/>
    <w:rsid w:val="0028566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1E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B3D"/>
    <w:rsid w:val="00343236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2651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5F0E"/>
    <w:rsid w:val="00461EFC"/>
    <w:rsid w:val="004652C2"/>
    <w:rsid w:val="004673C0"/>
    <w:rsid w:val="004706D1"/>
    <w:rsid w:val="00471326"/>
    <w:rsid w:val="0047598D"/>
    <w:rsid w:val="004840FD"/>
    <w:rsid w:val="004850E5"/>
    <w:rsid w:val="00485850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E3D66"/>
    <w:rsid w:val="004F1551"/>
    <w:rsid w:val="004F55A3"/>
    <w:rsid w:val="0050496F"/>
    <w:rsid w:val="00504FA0"/>
    <w:rsid w:val="00511744"/>
    <w:rsid w:val="00513B6F"/>
    <w:rsid w:val="00517C63"/>
    <w:rsid w:val="005363C4"/>
    <w:rsid w:val="00536BDE"/>
    <w:rsid w:val="00543ACC"/>
    <w:rsid w:val="00544C39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A3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B2D1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34A5F"/>
    <w:rsid w:val="00944C0A"/>
    <w:rsid w:val="009508DF"/>
    <w:rsid w:val="00950DAC"/>
    <w:rsid w:val="00954A07"/>
    <w:rsid w:val="00992A15"/>
    <w:rsid w:val="00997F14"/>
    <w:rsid w:val="009A78D9"/>
    <w:rsid w:val="009C3E31"/>
    <w:rsid w:val="009C428F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B7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743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1FF"/>
    <w:rsid w:val="00C61DC5"/>
    <w:rsid w:val="00C67E92"/>
    <w:rsid w:val="00C70A26"/>
    <w:rsid w:val="00C766DF"/>
    <w:rsid w:val="00C776D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67845"/>
    <w:rsid w:val="00D74119"/>
    <w:rsid w:val="00D8075B"/>
    <w:rsid w:val="00D8678B"/>
    <w:rsid w:val="00DA2114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E1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AA8"/>
    <w:rsid w:val="00EE32DE"/>
    <w:rsid w:val="00EE5457"/>
    <w:rsid w:val="00EE5E91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326B-EF41-4616-AA0F-D9F975F9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2025-12-08T20:17:00Z</dcterms:created>
  <dcterms:modified xsi:type="dcterms:W3CDTF">2025-12-08T20:17:00Z</dcterms:modified>
</cp:coreProperties>
</file>